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7E273" w14:textId="77777777" w:rsidR="00716A53" w:rsidRDefault="00716A53" w:rsidP="00716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COURTENAY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4BA70C7A" w14:textId="77777777" w:rsidR="00716A53" w:rsidRDefault="00716A53" w:rsidP="00716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the church of </w:t>
      </w:r>
      <w:proofErr w:type="spellStart"/>
      <w:proofErr w:type="gramStart"/>
      <w:r>
        <w:rPr>
          <w:rFonts w:cs="Times New Roman"/>
          <w:szCs w:val="24"/>
        </w:rPr>
        <w:t>St.Nicholas</w:t>
      </w:r>
      <w:proofErr w:type="spellEnd"/>
      <w:proofErr w:type="gramEnd"/>
      <w:r>
        <w:rPr>
          <w:rFonts w:cs="Times New Roman"/>
          <w:szCs w:val="24"/>
        </w:rPr>
        <w:t>, North Walsham, Norfolk.</w:t>
      </w:r>
    </w:p>
    <w:p w14:paraId="62966EB9" w14:textId="77777777" w:rsidR="00716A53" w:rsidRDefault="00716A53" w:rsidP="00716A53">
      <w:pPr>
        <w:pStyle w:val="NoSpacing"/>
        <w:rPr>
          <w:rFonts w:cs="Times New Roman"/>
          <w:szCs w:val="24"/>
        </w:rPr>
      </w:pPr>
    </w:p>
    <w:p w14:paraId="40229735" w14:textId="77777777" w:rsidR="00716A53" w:rsidRDefault="00716A53" w:rsidP="00716A53">
      <w:pPr>
        <w:pStyle w:val="NoSpacing"/>
        <w:rPr>
          <w:rFonts w:cs="Times New Roman"/>
          <w:szCs w:val="24"/>
        </w:rPr>
      </w:pPr>
    </w:p>
    <w:p w14:paraId="0A0FAA98" w14:textId="77777777" w:rsidR="00716A53" w:rsidRDefault="00716A53" w:rsidP="00716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>He left office.</w:t>
      </w:r>
    </w:p>
    <w:p w14:paraId="161030A2" w14:textId="77777777" w:rsidR="00716A53" w:rsidRDefault="00716A53" w:rsidP="00716A53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06267F29" w14:textId="77777777" w:rsidR="00716A53" w:rsidRDefault="00716A53" w:rsidP="00716A53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73-9,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0DE9063D" w14:textId="77777777" w:rsidR="00716A53" w:rsidRDefault="00716A53" w:rsidP="00716A53">
      <w:pPr>
        <w:pStyle w:val="NoSpacing"/>
        <w:rPr>
          <w:rFonts w:cs="Times New Roman"/>
          <w:szCs w:val="24"/>
        </w:rPr>
      </w:pPr>
    </w:p>
    <w:p w14:paraId="3FA10A6F" w14:textId="77777777" w:rsidR="00716A53" w:rsidRDefault="00716A53" w:rsidP="00716A53">
      <w:pPr>
        <w:pStyle w:val="NoSpacing"/>
        <w:rPr>
          <w:rFonts w:cs="Times New Roman"/>
          <w:szCs w:val="24"/>
        </w:rPr>
      </w:pPr>
    </w:p>
    <w:p w14:paraId="201A079D" w14:textId="77777777" w:rsidR="00716A53" w:rsidRDefault="00716A53" w:rsidP="00716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February 2024</w:t>
      </w:r>
    </w:p>
    <w:p w14:paraId="453554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39676" w14:textId="77777777" w:rsidR="00716A53" w:rsidRDefault="00716A53" w:rsidP="009139A6">
      <w:r>
        <w:separator/>
      </w:r>
    </w:p>
  </w:endnote>
  <w:endnote w:type="continuationSeparator" w:id="0">
    <w:p w14:paraId="47281938" w14:textId="77777777" w:rsidR="00716A53" w:rsidRDefault="00716A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301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A69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C6C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F6E75" w14:textId="77777777" w:rsidR="00716A53" w:rsidRDefault="00716A53" w:rsidP="009139A6">
      <w:r>
        <w:separator/>
      </w:r>
    </w:p>
  </w:footnote>
  <w:footnote w:type="continuationSeparator" w:id="0">
    <w:p w14:paraId="1B17E1BC" w14:textId="77777777" w:rsidR="00716A53" w:rsidRDefault="00716A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8CE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1A2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B93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A53"/>
    <w:rsid w:val="000666E0"/>
    <w:rsid w:val="002510B7"/>
    <w:rsid w:val="005C130B"/>
    <w:rsid w:val="00716A5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F30B7"/>
  <w15:chartTrackingRefBased/>
  <w15:docId w15:val="{5384AF25-0679-4613-B62F-1CFCCBE7A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2024-02-02T17:51:00Z</dcterms:created>
  <dcterms:modified xsi:type="dcterms:W3CDTF">2024-02-02T17:52:00Z</dcterms:modified>
</cp:coreProperties>
</file>